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A70" w:rsidRPr="00CA7C3D" w:rsidRDefault="004D5A70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4D5A70" w:rsidRPr="00CA7C3D" w:rsidRDefault="004D5A70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4D5A70" w:rsidRPr="00CA7C3D" w:rsidRDefault="004D5A70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4D5A70" w:rsidRPr="00CA7C3D" w:rsidRDefault="004D5A70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4D5A70" w:rsidRPr="00CA7C3D" w:rsidRDefault="004D5A70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27.10.2022 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310</w:t>
      </w:r>
    </w:p>
    <w:p w:rsidR="004D5A70" w:rsidRPr="00CA7C3D" w:rsidRDefault="004D5A70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4D5A70" w:rsidRPr="00CA7C3D" w:rsidRDefault="004D5A70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Высокского сельского поселения Унечского муниципального района Брянской области</w:t>
      </w:r>
    </w:p>
    <w:p w:rsidR="004D5A70" w:rsidRPr="00CA7C3D" w:rsidRDefault="004D5A70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4D5A70" w:rsidRPr="00CA7C3D" w:rsidRDefault="004D5A70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4D5A70" w:rsidRPr="00FC5F2F" w:rsidRDefault="004D5A70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34</w:t>
      </w:r>
      <w:r w:rsidRPr="00FC5F2F">
        <w:t xml:space="preserve"> «Об утверждении Генерального плана</w:t>
      </w:r>
      <w:r>
        <w:t xml:space="preserve"> Высокского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6-24)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ов</w:t>
      </w:r>
    </w:p>
    <w:p w:rsidR="004D5A70" w:rsidRDefault="004D5A70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4D5A70" w:rsidRPr="00336C1F" w:rsidRDefault="004D5A70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4D5A70" w:rsidRPr="00F13FF3" w:rsidRDefault="004D5A70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4D5A70" w:rsidRPr="00F13FF3" w:rsidRDefault="004D5A7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186823</w:t>
      </w:r>
      <w:r w:rsidRPr="00F13FF3">
        <w:rPr>
          <w:lang w:eastAsia="ru-RU"/>
        </w:rPr>
        <w:t>кв.м;</w:t>
      </w:r>
    </w:p>
    <w:p w:rsidR="004D5A70" w:rsidRPr="00F13FF3" w:rsidRDefault="004D5A7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Высокское</w:t>
      </w:r>
      <w:r w:rsidRPr="00F13FF3">
        <w:rPr>
          <w:lang w:eastAsia="ru-RU"/>
        </w:rPr>
        <w:t xml:space="preserve"> сельское поселение;</w:t>
      </w:r>
    </w:p>
    <w:p w:rsidR="004D5A70" w:rsidRPr="00F13FF3" w:rsidRDefault="004D5A7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</w:t>
      </w:r>
      <w:r>
        <w:rPr>
          <w:lang w:eastAsia="ru-RU"/>
        </w:rPr>
        <w:t>.8</w:t>
      </w:r>
      <w:r w:rsidRPr="00250EE0">
        <w:rPr>
          <w:lang w:eastAsia="ru-RU"/>
        </w:rPr>
        <w:t xml:space="preserve">;  </w:t>
      </w:r>
    </w:p>
    <w:p w:rsidR="004D5A70" w:rsidRDefault="004D5A70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4D5A70" w:rsidRPr="00250EE0" w:rsidRDefault="004D5A7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2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2</w:t>
      </w:r>
      <w:r w:rsidRPr="00250EE0">
        <w:rPr>
          <w:lang w:eastAsia="ru-RU"/>
        </w:rPr>
        <w:t>):</w:t>
      </w:r>
    </w:p>
    <w:p w:rsidR="004D5A70" w:rsidRPr="00250EE0" w:rsidRDefault="004D5A7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162 316</w:t>
      </w:r>
      <w:r w:rsidRPr="00250EE0">
        <w:rPr>
          <w:lang w:eastAsia="ru-RU"/>
        </w:rPr>
        <w:t>кв.м;</w:t>
      </w:r>
    </w:p>
    <w:p w:rsidR="004D5A70" w:rsidRPr="00250EE0" w:rsidRDefault="004D5A7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Высокское </w:t>
      </w:r>
      <w:r w:rsidRPr="00250EE0">
        <w:rPr>
          <w:lang w:eastAsia="ru-RU"/>
        </w:rPr>
        <w:t>сельское  поселение;</w:t>
      </w:r>
    </w:p>
    <w:p w:rsidR="004D5A70" w:rsidRPr="00250EE0" w:rsidRDefault="004D5A7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1" w:name="_Hlk118204079"/>
      <w:r w:rsidRPr="00250EE0">
        <w:rPr>
          <w:lang w:eastAsia="ru-RU"/>
        </w:rPr>
        <w:t xml:space="preserve">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</w:t>
      </w:r>
      <w:r>
        <w:rPr>
          <w:lang w:eastAsia="ru-RU"/>
        </w:rPr>
        <w:t>.8</w:t>
      </w:r>
      <w:r w:rsidRPr="00250EE0">
        <w:rPr>
          <w:lang w:eastAsia="ru-RU"/>
        </w:rPr>
        <w:t xml:space="preserve"> ;</w:t>
      </w:r>
    </w:p>
    <w:bookmarkEnd w:id="1"/>
    <w:p w:rsidR="004D5A70" w:rsidRDefault="004D5A7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4D5A70" w:rsidRPr="00250EE0" w:rsidRDefault="004D5A7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3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3</w:t>
      </w:r>
      <w:r w:rsidRPr="00250EE0">
        <w:rPr>
          <w:lang w:eastAsia="ru-RU"/>
        </w:rPr>
        <w:t>):</w:t>
      </w:r>
    </w:p>
    <w:p w:rsidR="004D5A70" w:rsidRPr="00250EE0" w:rsidRDefault="004D5A7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65718</w:t>
      </w:r>
      <w:r w:rsidRPr="00250EE0">
        <w:rPr>
          <w:lang w:eastAsia="ru-RU"/>
        </w:rPr>
        <w:t>кв.м;</w:t>
      </w:r>
    </w:p>
    <w:p w:rsidR="004D5A70" w:rsidRPr="00250EE0" w:rsidRDefault="004D5A7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Высокское </w:t>
      </w:r>
      <w:r w:rsidRPr="00250EE0">
        <w:rPr>
          <w:lang w:eastAsia="ru-RU"/>
        </w:rPr>
        <w:t>сельское  поселение;</w:t>
      </w:r>
    </w:p>
    <w:p w:rsidR="004D5A70" w:rsidRPr="00250EE0" w:rsidRDefault="004D5A7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</w:t>
      </w:r>
      <w:bookmarkStart w:id="2" w:name="_Hlk118199630"/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  <w:bookmarkEnd w:id="2"/>
    </w:p>
    <w:p w:rsidR="004D5A70" w:rsidRPr="00250EE0" w:rsidRDefault="004D5A7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4D5A70" w:rsidRPr="00250EE0" w:rsidRDefault="004D5A7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4.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4</w:t>
      </w:r>
      <w:r w:rsidRPr="00250EE0">
        <w:rPr>
          <w:lang w:eastAsia="ru-RU"/>
        </w:rPr>
        <w:t>):</w:t>
      </w:r>
    </w:p>
    <w:p w:rsidR="004D5A70" w:rsidRPr="00250EE0" w:rsidRDefault="004D5A7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площадь земельного  участка:</w:t>
      </w:r>
      <w:r>
        <w:rPr>
          <w:lang w:eastAsia="ru-RU"/>
        </w:rPr>
        <w:t xml:space="preserve"> 133620</w:t>
      </w:r>
      <w:r w:rsidRPr="00250EE0">
        <w:rPr>
          <w:lang w:eastAsia="ru-RU"/>
        </w:rPr>
        <w:t>кв.м;</w:t>
      </w:r>
    </w:p>
    <w:p w:rsidR="004D5A70" w:rsidRPr="00250EE0" w:rsidRDefault="004D5A70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Высокское</w:t>
      </w:r>
      <w:r w:rsidRPr="00250EE0">
        <w:rPr>
          <w:lang w:eastAsia="ru-RU"/>
        </w:rPr>
        <w:t xml:space="preserve">  сельское  поселение;</w:t>
      </w:r>
    </w:p>
    <w:p w:rsidR="004D5A70" w:rsidRDefault="004D5A70" w:rsidP="004A1C4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3" w:name="_Hlk118199594"/>
      <w:r w:rsidRPr="00250EE0">
        <w:rPr>
          <w:lang w:eastAsia="ru-RU"/>
        </w:rPr>
        <w:t xml:space="preserve">: </w:t>
      </w:r>
      <w:bookmarkEnd w:id="3"/>
      <w:r w:rsidRPr="00250EE0">
        <w:rPr>
          <w:lang w:eastAsia="ru-RU"/>
        </w:rPr>
        <w:t xml:space="preserve">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4D5A70" w:rsidRDefault="004D5A70" w:rsidP="004A1C4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4D5A70" w:rsidRPr="00250EE0" w:rsidRDefault="004D5A70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5</w:t>
      </w:r>
      <w:r w:rsidRPr="00250EE0">
        <w:rPr>
          <w:lang w:eastAsia="ru-RU"/>
        </w:rPr>
        <w:t>):</w:t>
      </w:r>
    </w:p>
    <w:p w:rsidR="004D5A70" w:rsidRPr="00250EE0" w:rsidRDefault="004D5A70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57828</w:t>
      </w:r>
      <w:r w:rsidRPr="00250EE0">
        <w:rPr>
          <w:lang w:eastAsia="ru-RU"/>
        </w:rPr>
        <w:t>кв.м;</w:t>
      </w:r>
    </w:p>
    <w:p w:rsidR="004D5A70" w:rsidRPr="00250EE0" w:rsidRDefault="004D5A70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Высокское</w:t>
      </w:r>
      <w:r w:rsidRPr="00250EE0">
        <w:rPr>
          <w:lang w:eastAsia="ru-RU"/>
        </w:rPr>
        <w:t xml:space="preserve">  сельское  поселение;</w:t>
      </w:r>
    </w:p>
    <w:p w:rsidR="004D5A70" w:rsidRPr="00250EE0" w:rsidRDefault="004D5A70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4D5A70" w:rsidRPr="00F13FF3" w:rsidRDefault="004D5A70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p w:rsidR="004D5A70" w:rsidRPr="00250EE0" w:rsidRDefault="004D5A70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6. </w:t>
      </w:r>
      <w:r w:rsidRPr="00250EE0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6</w:t>
      </w:r>
      <w:r w:rsidRPr="00250EE0">
        <w:rPr>
          <w:lang w:eastAsia="ru-RU"/>
        </w:rPr>
        <w:t>):</w:t>
      </w:r>
    </w:p>
    <w:p w:rsidR="004D5A70" w:rsidRPr="00250EE0" w:rsidRDefault="004D5A70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37848</w:t>
      </w:r>
      <w:r w:rsidRPr="00250EE0">
        <w:rPr>
          <w:lang w:eastAsia="ru-RU"/>
        </w:rPr>
        <w:t>кв.м;</w:t>
      </w:r>
    </w:p>
    <w:p w:rsidR="004D5A70" w:rsidRPr="00250EE0" w:rsidRDefault="004D5A70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 xml:space="preserve">Высокское </w:t>
      </w:r>
      <w:r w:rsidRPr="00250EE0">
        <w:rPr>
          <w:lang w:eastAsia="ru-RU"/>
        </w:rPr>
        <w:t>сельское  поселение;</w:t>
      </w:r>
    </w:p>
    <w:p w:rsidR="004D5A70" w:rsidRPr="00250EE0" w:rsidRDefault="004D5A70" w:rsidP="00004A94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вид разрешенного использования: «растениеводство, </w:t>
      </w:r>
      <w:r>
        <w:rPr>
          <w:lang w:eastAsia="ru-RU"/>
        </w:rPr>
        <w:t>скотоводство</w:t>
      </w:r>
      <w:r w:rsidRPr="00250EE0">
        <w:rPr>
          <w:lang w:eastAsia="ru-RU"/>
        </w:rPr>
        <w:t>»-код вида 1.1, 1.</w:t>
      </w:r>
      <w:r>
        <w:rPr>
          <w:lang w:eastAsia="ru-RU"/>
        </w:rPr>
        <w:t>8</w:t>
      </w:r>
      <w:r w:rsidRPr="00250EE0">
        <w:rPr>
          <w:lang w:eastAsia="ru-RU"/>
        </w:rPr>
        <w:t xml:space="preserve">;  </w:t>
      </w:r>
    </w:p>
    <w:p w:rsidR="004D5A70" w:rsidRPr="00F13FF3" w:rsidRDefault="004D5A70" w:rsidP="004A1C4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назначения.</w:t>
      </w:r>
    </w:p>
    <w:bookmarkEnd w:id="0"/>
    <w:p w:rsidR="004D5A70" w:rsidRPr="00F13FF3" w:rsidRDefault="004D5A70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-6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4D5A70" w:rsidRPr="00F13FF3" w:rsidRDefault="004D5A70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8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-6</w:t>
      </w:r>
      <w:r w:rsidRPr="00F13FF3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4D5A70" w:rsidRPr="0050051F" w:rsidRDefault="004D5A7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9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4D5A70" w:rsidRPr="0050051F" w:rsidRDefault="004D5A7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10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4D5A70" w:rsidRPr="0050051F" w:rsidRDefault="004D5A7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11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4D5A70" w:rsidRDefault="004D5A70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12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4D5A70" w:rsidRDefault="004D5A70" w:rsidP="00095619">
      <w:pPr>
        <w:spacing w:line="240" w:lineRule="auto"/>
        <w:jc w:val="both"/>
        <w:rPr>
          <w:lang w:eastAsia="ru-RU"/>
        </w:rPr>
      </w:pPr>
    </w:p>
    <w:p w:rsidR="004D5A70" w:rsidRDefault="004D5A70" w:rsidP="00095619">
      <w:pPr>
        <w:spacing w:line="240" w:lineRule="auto"/>
        <w:rPr>
          <w:lang w:eastAsia="ru-RU"/>
        </w:rPr>
      </w:pPr>
    </w:p>
    <w:p w:rsidR="004D5A70" w:rsidRPr="0050051F" w:rsidRDefault="004D5A70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                                                                 А.М. Кусков</w:t>
      </w:r>
    </w:p>
    <w:p w:rsidR="004D5A70" w:rsidRPr="0050051F" w:rsidRDefault="004D5A70" w:rsidP="00095619">
      <w:pPr>
        <w:spacing w:line="240" w:lineRule="auto"/>
        <w:rPr>
          <w:lang w:eastAsia="ru-RU"/>
        </w:rPr>
      </w:pPr>
    </w:p>
    <w:p w:rsidR="004D5A70" w:rsidRPr="0050051F" w:rsidRDefault="004D5A70" w:rsidP="00095619">
      <w:pPr>
        <w:spacing w:line="240" w:lineRule="auto"/>
        <w:rPr>
          <w:lang w:eastAsia="ru-RU"/>
        </w:rPr>
      </w:pPr>
    </w:p>
    <w:p w:rsidR="004D5A70" w:rsidRPr="00060422" w:rsidRDefault="004D5A70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4D5A70" w:rsidRPr="00336C1F" w:rsidRDefault="004D5A70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4D5A70" w:rsidRPr="00336C1F" w:rsidSect="004A1C49">
      <w:pgSz w:w="11906" w:h="16838" w:code="9"/>
      <w:pgMar w:top="851" w:right="567" w:bottom="993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A70" w:rsidRDefault="004D5A70" w:rsidP="006F0F01">
      <w:pPr>
        <w:spacing w:line="240" w:lineRule="auto"/>
      </w:pPr>
      <w:r>
        <w:separator/>
      </w:r>
    </w:p>
  </w:endnote>
  <w:endnote w:type="continuationSeparator" w:id="1">
    <w:p w:rsidR="004D5A70" w:rsidRDefault="004D5A70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A70" w:rsidRDefault="004D5A70" w:rsidP="006F0F01">
      <w:pPr>
        <w:spacing w:line="240" w:lineRule="auto"/>
      </w:pPr>
      <w:r>
        <w:separator/>
      </w:r>
    </w:p>
  </w:footnote>
  <w:footnote w:type="continuationSeparator" w:id="1">
    <w:p w:rsidR="004D5A70" w:rsidRDefault="004D5A70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4A94"/>
    <w:rsid w:val="00032503"/>
    <w:rsid w:val="00060422"/>
    <w:rsid w:val="00061BCE"/>
    <w:rsid w:val="00067840"/>
    <w:rsid w:val="00073686"/>
    <w:rsid w:val="00095619"/>
    <w:rsid w:val="000C24D9"/>
    <w:rsid w:val="000C5ECC"/>
    <w:rsid w:val="000D5161"/>
    <w:rsid w:val="000F29FE"/>
    <w:rsid w:val="0010643C"/>
    <w:rsid w:val="00120638"/>
    <w:rsid w:val="001A43AC"/>
    <w:rsid w:val="001B11B3"/>
    <w:rsid w:val="001B5E70"/>
    <w:rsid w:val="001F0C9A"/>
    <w:rsid w:val="00250EE0"/>
    <w:rsid w:val="00263661"/>
    <w:rsid w:val="002667AF"/>
    <w:rsid w:val="00336C1F"/>
    <w:rsid w:val="00370C22"/>
    <w:rsid w:val="00372606"/>
    <w:rsid w:val="00453CB3"/>
    <w:rsid w:val="00480486"/>
    <w:rsid w:val="00484E3B"/>
    <w:rsid w:val="004919E2"/>
    <w:rsid w:val="0049672E"/>
    <w:rsid w:val="004A1C49"/>
    <w:rsid w:val="004A3CDD"/>
    <w:rsid w:val="004A5D0A"/>
    <w:rsid w:val="004D5A70"/>
    <w:rsid w:val="004F4E78"/>
    <w:rsid w:val="0050051F"/>
    <w:rsid w:val="00523E6E"/>
    <w:rsid w:val="00544245"/>
    <w:rsid w:val="005538FA"/>
    <w:rsid w:val="00557778"/>
    <w:rsid w:val="0057130B"/>
    <w:rsid w:val="00587744"/>
    <w:rsid w:val="005B7825"/>
    <w:rsid w:val="005C384D"/>
    <w:rsid w:val="005F32CF"/>
    <w:rsid w:val="005F3D37"/>
    <w:rsid w:val="00664215"/>
    <w:rsid w:val="0069515C"/>
    <w:rsid w:val="006B355E"/>
    <w:rsid w:val="006B5B5F"/>
    <w:rsid w:val="006D1CA3"/>
    <w:rsid w:val="006E6110"/>
    <w:rsid w:val="006F0F01"/>
    <w:rsid w:val="006F3730"/>
    <w:rsid w:val="0073293C"/>
    <w:rsid w:val="00764993"/>
    <w:rsid w:val="0077598E"/>
    <w:rsid w:val="00817FCC"/>
    <w:rsid w:val="00835A51"/>
    <w:rsid w:val="00853FF7"/>
    <w:rsid w:val="00884B6E"/>
    <w:rsid w:val="008C49C1"/>
    <w:rsid w:val="008E3600"/>
    <w:rsid w:val="008F4FB4"/>
    <w:rsid w:val="00922FB4"/>
    <w:rsid w:val="009257BE"/>
    <w:rsid w:val="0093456D"/>
    <w:rsid w:val="00957BBE"/>
    <w:rsid w:val="009E0AD9"/>
    <w:rsid w:val="00A870FE"/>
    <w:rsid w:val="00A907A8"/>
    <w:rsid w:val="00AA779F"/>
    <w:rsid w:val="00AB30A0"/>
    <w:rsid w:val="00AD629D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F05C8"/>
    <w:rsid w:val="00C14927"/>
    <w:rsid w:val="00C17BCE"/>
    <w:rsid w:val="00C208A1"/>
    <w:rsid w:val="00C27A5F"/>
    <w:rsid w:val="00C64F97"/>
    <w:rsid w:val="00C85A88"/>
    <w:rsid w:val="00CA7C3D"/>
    <w:rsid w:val="00D07175"/>
    <w:rsid w:val="00D14875"/>
    <w:rsid w:val="00D71959"/>
    <w:rsid w:val="00DC310F"/>
    <w:rsid w:val="00DC35FF"/>
    <w:rsid w:val="00DE4856"/>
    <w:rsid w:val="00E311BA"/>
    <w:rsid w:val="00E41AF8"/>
    <w:rsid w:val="00E474A3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29D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65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187</TotalTime>
  <Pages>3</Pages>
  <Words>975</Words>
  <Characters>5558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30</cp:revision>
  <cp:lastPrinted>2022-11-01T11:11:00Z</cp:lastPrinted>
  <dcterms:created xsi:type="dcterms:W3CDTF">2021-06-24T09:26:00Z</dcterms:created>
  <dcterms:modified xsi:type="dcterms:W3CDTF">2022-11-14T06:27:00Z</dcterms:modified>
</cp:coreProperties>
</file>